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FA6" w:rsidRPr="00ED4C58" w:rsidRDefault="00A05FA6" w:rsidP="00ED4C58">
      <w:pPr>
        <w:spacing w:beforeLines="50" w:afterLines="50" w:line="360" w:lineRule="auto"/>
        <w:jc w:val="center"/>
        <w:rPr>
          <w:rFonts w:ascii="宋体"/>
          <w:b/>
          <w:sz w:val="32"/>
          <w:szCs w:val="24"/>
        </w:rPr>
      </w:pPr>
      <w:r w:rsidRPr="00ED4C58">
        <w:rPr>
          <w:rFonts w:ascii="宋体" w:hAnsi="宋体" w:hint="eastAsia"/>
          <w:b/>
          <w:sz w:val="32"/>
          <w:szCs w:val="24"/>
        </w:rPr>
        <w:t>生命科学与技术学院</w:t>
      </w:r>
    </w:p>
    <w:p w:rsidR="00A05FA6" w:rsidRPr="00ED4C58" w:rsidRDefault="00A05FA6" w:rsidP="00ED4C58">
      <w:pPr>
        <w:spacing w:beforeLines="50" w:afterLines="50" w:line="360" w:lineRule="auto"/>
        <w:jc w:val="center"/>
        <w:rPr>
          <w:sz w:val="32"/>
          <w:szCs w:val="24"/>
        </w:rPr>
      </w:pPr>
      <w:r w:rsidRPr="00ED4C58">
        <w:rPr>
          <w:rFonts w:ascii="宋体" w:hAnsi="宋体" w:hint="eastAsia"/>
          <w:b/>
          <w:sz w:val="32"/>
          <w:szCs w:val="24"/>
        </w:rPr>
        <w:t>申报</w:t>
      </w:r>
      <w:r w:rsidRPr="00ED4C58">
        <w:rPr>
          <w:rFonts w:ascii="宋体" w:hAnsi="宋体"/>
          <w:b/>
          <w:sz w:val="32"/>
          <w:szCs w:val="24"/>
        </w:rPr>
        <w:t>2014</w:t>
      </w:r>
      <w:r w:rsidRPr="00ED4C58">
        <w:rPr>
          <w:rFonts w:ascii="宋体" w:hAnsi="宋体" w:hint="eastAsia"/>
          <w:b/>
          <w:sz w:val="32"/>
          <w:szCs w:val="24"/>
        </w:rPr>
        <w:t>年湖北省优秀博士、硕士学位论文申请信息表</w:t>
      </w:r>
    </w:p>
    <w:p w:rsidR="00A05FA6" w:rsidRPr="00B313BA" w:rsidRDefault="00A05FA6" w:rsidP="00ED4C58">
      <w:pPr>
        <w:spacing w:beforeLines="50" w:afterLines="50"/>
        <w:jc w:val="center"/>
        <w:rPr>
          <w:rFonts w:ascii="宋体"/>
          <w:b/>
          <w:sz w:val="24"/>
          <w:szCs w:val="24"/>
        </w:rPr>
      </w:pPr>
      <w:r w:rsidRPr="00B313BA">
        <w:rPr>
          <w:rFonts w:ascii="宋体" w:hAnsi="宋体"/>
          <w:b/>
          <w:sz w:val="24"/>
          <w:szCs w:val="24"/>
        </w:rPr>
        <w:t>(</w:t>
      </w:r>
      <w:r w:rsidRPr="00B313BA">
        <w:rPr>
          <w:rFonts w:ascii="宋体" w:hAnsi="宋体" w:hint="eastAsia"/>
          <w:b/>
          <w:sz w:val="24"/>
          <w:szCs w:val="24"/>
        </w:rPr>
        <w:t>我院博士名额</w:t>
      </w:r>
      <w:r w:rsidRPr="00B313BA">
        <w:rPr>
          <w:rFonts w:ascii="宋体" w:hAnsi="宋体"/>
          <w:b/>
          <w:sz w:val="24"/>
          <w:szCs w:val="24"/>
        </w:rPr>
        <w:t>6</w:t>
      </w:r>
      <w:r w:rsidRPr="00B313BA">
        <w:rPr>
          <w:rFonts w:ascii="宋体" w:hAnsi="宋体" w:hint="eastAsia"/>
          <w:b/>
          <w:sz w:val="24"/>
          <w:szCs w:val="24"/>
        </w:rPr>
        <w:t>名，硕士名额</w:t>
      </w:r>
      <w:r w:rsidRPr="00B313BA">
        <w:rPr>
          <w:rFonts w:ascii="宋体" w:hAnsi="宋体"/>
          <w:b/>
          <w:sz w:val="24"/>
          <w:szCs w:val="24"/>
        </w:rPr>
        <w:t>2</w:t>
      </w:r>
      <w:r w:rsidRPr="00B313BA">
        <w:rPr>
          <w:rFonts w:ascii="宋体" w:hAnsi="宋体" w:hint="eastAsia"/>
          <w:b/>
          <w:sz w:val="24"/>
          <w:szCs w:val="24"/>
        </w:rPr>
        <w:t>名</w:t>
      </w:r>
      <w:r w:rsidRPr="00B313BA">
        <w:rPr>
          <w:rFonts w:ascii="宋体" w:hAnsi="宋体"/>
          <w:b/>
          <w:sz w:val="24"/>
          <w:szCs w:val="24"/>
        </w:rPr>
        <w:t>)</w:t>
      </w:r>
    </w:p>
    <w:tbl>
      <w:tblPr>
        <w:tblW w:w="10290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5"/>
        <w:gridCol w:w="735"/>
        <w:gridCol w:w="945"/>
        <w:gridCol w:w="1155"/>
        <w:gridCol w:w="5775"/>
        <w:gridCol w:w="945"/>
      </w:tblGrid>
      <w:tr w:rsidR="00A05FA6" w:rsidRPr="008162B9" w:rsidTr="009D74BD">
        <w:tc>
          <w:tcPr>
            <w:tcW w:w="735" w:type="dxa"/>
            <w:vAlign w:val="center"/>
          </w:tcPr>
          <w:p w:rsidR="00A05FA6" w:rsidRPr="008162B9" w:rsidRDefault="00A05FA6" w:rsidP="008162B9">
            <w:pPr>
              <w:jc w:val="center"/>
              <w:rPr>
                <w:rFonts w:ascii="宋体"/>
                <w:b/>
                <w:szCs w:val="21"/>
              </w:rPr>
            </w:pPr>
            <w:r w:rsidRPr="008162B9">
              <w:rPr>
                <w:rFonts w:ascii="宋体" w:hAnsi="宋体" w:hint="eastAsia"/>
                <w:b/>
                <w:szCs w:val="21"/>
              </w:rPr>
              <w:t>学生姓名</w:t>
            </w:r>
          </w:p>
        </w:tc>
        <w:tc>
          <w:tcPr>
            <w:tcW w:w="735" w:type="dxa"/>
            <w:vAlign w:val="center"/>
          </w:tcPr>
          <w:p w:rsidR="00A05FA6" w:rsidRPr="008162B9" w:rsidRDefault="00A05FA6" w:rsidP="008162B9">
            <w:pPr>
              <w:jc w:val="center"/>
              <w:rPr>
                <w:rFonts w:ascii="宋体"/>
                <w:b/>
                <w:szCs w:val="21"/>
              </w:rPr>
            </w:pPr>
            <w:r w:rsidRPr="008162B9">
              <w:rPr>
                <w:rFonts w:ascii="宋体" w:hAnsi="宋体" w:hint="eastAsia"/>
                <w:b/>
                <w:szCs w:val="21"/>
              </w:rPr>
              <w:t>推荐导师</w:t>
            </w:r>
          </w:p>
        </w:tc>
        <w:tc>
          <w:tcPr>
            <w:tcW w:w="945" w:type="dxa"/>
            <w:vAlign w:val="center"/>
          </w:tcPr>
          <w:p w:rsidR="00A05FA6" w:rsidRPr="008162B9" w:rsidRDefault="00A05FA6" w:rsidP="008162B9">
            <w:pPr>
              <w:jc w:val="center"/>
              <w:rPr>
                <w:rFonts w:ascii="宋体"/>
                <w:b/>
                <w:szCs w:val="21"/>
              </w:rPr>
            </w:pPr>
            <w:r w:rsidRPr="008162B9">
              <w:rPr>
                <w:rFonts w:ascii="宋体" w:hAnsi="宋体" w:hint="eastAsia"/>
                <w:b/>
                <w:szCs w:val="21"/>
              </w:rPr>
              <w:t>一级学科名称</w:t>
            </w:r>
          </w:p>
        </w:tc>
        <w:tc>
          <w:tcPr>
            <w:tcW w:w="1155" w:type="dxa"/>
            <w:vAlign w:val="center"/>
          </w:tcPr>
          <w:p w:rsidR="00A05FA6" w:rsidRPr="008162B9" w:rsidRDefault="00A05FA6" w:rsidP="008162B9">
            <w:pPr>
              <w:jc w:val="center"/>
              <w:rPr>
                <w:rFonts w:ascii="宋体"/>
                <w:b/>
                <w:szCs w:val="21"/>
              </w:rPr>
            </w:pPr>
            <w:r w:rsidRPr="008162B9">
              <w:rPr>
                <w:rFonts w:ascii="宋体" w:hAnsi="宋体" w:hint="eastAsia"/>
                <w:b/>
                <w:szCs w:val="21"/>
              </w:rPr>
              <w:t>论文题目</w:t>
            </w:r>
          </w:p>
        </w:tc>
        <w:tc>
          <w:tcPr>
            <w:tcW w:w="5775" w:type="dxa"/>
            <w:vAlign w:val="center"/>
          </w:tcPr>
          <w:p w:rsidR="00A05FA6" w:rsidRPr="008162B9" w:rsidRDefault="00A05FA6" w:rsidP="008162B9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已</w:t>
            </w:r>
            <w:r w:rsidRPr="008162B9">
              <w:rPr>
                <w:rFonts w:ascii="宋体" w:hAnsi="宋体" w:hint="eastAsia"/>
                <w:b/>
                <w:szCs w:val="21"/>
              </w:rPr>
              <w:t>发表文章</w:t>
            </w:r>
            <w:r>
              <w:rPr>
                <w:rFonts w:ascii="宋体" w:hAnsi="宋体" w:hint="eastAsia"/>
                <w:b/>
                <w:szCs w:val="21"/>
              </w:rPr>
              <w:t>（包括文章的完整信息、是否</w:t>
            </w:r>
            <w:r>
              <w:rPr>
                <w:rFonts w:ascii="宋体" w:hAnsi="宋体"/>
                <w:b/>
                <w:szCs w:val="21"/>
              </w:rPr>
              <w:t>SCI</w:t>
            </w:r>
            <w:r>
              <w:rPr>
                <w:rFonts w:ascii="宋体" w:hAnsi="宋体" w:hint="eastAsia"/>
                <w:b/>
                <w:szCs w:val="21"/>
              </w:rPr>
              <w:t>收录、影响因子数等）</w:t>
            </w:r>
          </w:p>
        </w:tc>
        <w:tc>
          <w:tcPr>
            <w:tcW w:w="945" w:type="dxa"/>
            <w:vAlign w:val="center"/>
          </w:tcPr>
          <w:p w:rsidR="00A05FA6" w:rsidRPr="008162B9" w:rsidRDefault="00A05FA6" w:rsidP="008162B9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申请类别　</w:t>
            </w:r>
          </w:p>
        </w:tc>
      </w:tr>
      <w:tr w:rsidR="00A05FA6" w:rsidRPr="00651830" w:rsidTr="009D74BD">
        <w:tc>
          <w:tcPr>
            <w:tcW w:w="735" w:type="dxa"/>
            <w:vAlign w:val="center"/>
          </w:tcPr>
          <w:p w:rsidR="00A05FA6" w:rsidRPr="00651830" w:rsidRDefault="00A05FA6" w:rsidP="009715B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35" w:type="dxa"/>
            <w:vAlign w:val="center"/>
          </w:tcPr>
          <w:p w:rsidR="00A05FA6" w:rsidRPr="00651830" w:rsidRDefault="00A05FA6" w:rsidP="009715B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A05FA6" w:rsidRPr="00651830" w:rsidRDefault="00A05FA6" w:rsidP="009715B2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A05FA6" w:rsidRPr="00651830" w:rsidRDefault="00A05FA6" w:rsidP="009715B2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5775" w:type="dxa"/>
          </w:tcPr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Default="00A05FA6" w:rsidP="009945BD">
            <w:pPr>
              <w:rPr>
                <w:rFonts w:ascii="宋体"/>
                <w:szCs w:val="21"/>
              </w:rPr>
            </w:pPr>
          </w:p>
          <w:p w:rsidR="00A05FA6" w:rsidRPr="00651830" w:rsidRDefault="00A05FA6" w:rsidP="009945BD">
            <w:pPr>
              <w:rPr>
                <w:rFonts w:ascii="宋体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A05FA6" w:rsidRDefault="00A05FA6" w:rsidP="009715B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□优</w:t>
            </w:r>
            <w:r>
              <w:rPr>
                <w:rFonts w:ascii="宋体" w:hint="eastAsia"/>
                <w:szCs w:val="21"/>
              </w:rPr>
              <w:t>博论文</w:t>
            </w:r>
          </w:p>
          <w:p w:rsidR="00A05FA6" w:rsidRDefault="00A05FA6" w:rsidP="009715B2">
            <w:pPr>
              <w:jc w:val="center"/>
              <w:rPr>
                <w:rFonts w:ascii="宋体"/>
                <w:szCs w:val="21"/>
              </w:rPr>
            </w:pPr>
          </w:p>
          <w:p w:rsidR="00A05FA6" w:rsidRPr="00651830" w:rsidRDefault="00A05FA6" w:rsidP="009715B2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□优硕</w:t>
            </w:r>
            <w:r>
              <w:rPr>
                <w:rFonts w:ascii="宋体" w:hint="eastAsia"/>
                <w:szCs w:val="21"/>
              </w:rPr>
              <w:t>论文</w:t>
            </w:r>
          </w:p>
        </w:tc>
      </w:tr>
    </w:tbl>
    <w:p w:rsidR="00A05FA6" w:rsidRDefault="00A05FA6" w:rsidP="00C87983">
      <w:pPr>
        <w:jc w:val="center"/>
      </w:pPr>
    </w:p>
    <w:p w:rsidR="00A05FA6" w:rsidRPr="00414B98" w:rsidRDefault="00A05FA6" w:rsidP="00C87983">
      <w:pPr>
        <w:jc w:val="center"/>
      </w:pPr>
      <w:r>
        <w:rPr>
          <w:rFonts w:hint="eastAsia"/>
        </w:rPr>
        <w:t xml:space="preserve">　　　　　　　　　　　　　　　　　　　　　　　</w:t>
      </w:r>
      <w:r w:rsidRPr="00414B98">
        <w:rPr>
          <w:rFonts w:hint="eastAsia"/>
          <w:sz w:val="28"/>
        </w:rPr>
        <w:t xml:space="preserve">　　日期：　　年　　月　　日</w:t>
      </w:r>
    </w:p>
    <w:sectPr w:rsidR="00A05FA6" w:rsidRPr="00414B98" w:rsidSect="009D74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01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FA6" w:rsidRDefault="00A05FA6" w:rsidP="00D80336">
      <w:r>
        <w:separator/>
      </w:r>
    </w:p>
  </w:endnote>
  <w:endnote w:type="continuationSeparator" w:id="0">
    <w:p w:rsidR="00A05FA6" w:rsidRDefault="00A05FA6" w:rsidP="00D80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FA6" w:rsidRDefault="00A05FA6" w:rsidP="00FF1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5FA6" w:rsidRDefault="00A05FA6" w:rsidP="003C7FC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FA6" w:rsidRDefault="00A05FA6" w:rsidP="00FF1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05FA6" w:rsidRDefault="00A05FA6" w:rsidP="003C7FCC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FA6" w:rsidRDefault="00A05F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FA6" w:rsidRDefault="00A05FA6" w:rsidP="00D80336">
      <w:r>
        <w:separator/>
      </w:r>
    </w:p>
  </w:footnote>
  <w:footnote w:type="continuationSeparator" w:id="0">
    <w:p w:rsidR="00A05FA6" w:rsidRDefault="00A05FA6" w:rsidP="00D803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FA6" w:rsidRDefault="00A05FA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FA6" w:rsidRDefault="00A05FA6" w:rsidP="0033758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FA6" w:rsidRDefault="00A05F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50B14"/>
    <w:multiLevelType w:val="hybridMultilevel"/>
    <w:tmpl w:val="4328B2F6"/>
    <w:lvl w:ilvl="0" w:tplc="178010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45A87D1F"/>
    <w:multiLevelType w:val="hybridMultilevel"/>
    <w:tmpl w:val="C4A44266"/>
    <w:lvl w:ilvl="0" w:tplc="656080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89414EC"/>
    <w:multiLevelType w:val="hybridMultilevel"/>
    <w:tmpl w:val="A99AE6E2"/>
    <w:lvl w:ilvl="0" w:tplc="1150A71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675"/>
    <w:rsid w:val="00007674"/>
    <w:rsid w:val="00054DF8"/>
    <w:rsid w:val="00057A95"/>
    <w:rsid w:val="00061A31"/>
    <w:rsid w:val="00064E57"/>
    <w:rsid w:val="00086BAF"/>
    <w:rsid w:val="000B322D"/>
    <w:rsid w:val="00114B4C"/>
    <w:rsid w:val="001209D7"/>
    <w:rsid w:val="001223DE"/>
    <w:rsid w:val="00135D55"/>
    <w:rsid w:val="0017213C"/>
    <w:rsid w:val="001813CB"/>
    <w:rsid w:val="001874EB"/>
    <w:rsid w:val="001B2698"/>
    <w:rsid w:val="0021286C"/>
    <w:rsid w:val="00213D0E"/>
    <w:rsid w:val="00227F8B"/>
    <w:rsid w:val="00230816"/>
    <w:rsid w:val="0025036A"/>
    <w:rsid w:val="002677EF"/>
    <w:rsid w:val="00284092"/>
    <w:rsid w:val="00296C5E"/>
    <w:rsid w:val="002C7CEF"/>
    <w:rsid w:val="00302568"/>
    <w:rsid w:val="0033433F"/>
    <w:rsid w:val="0033758C"/>
    <w:rsid w:val="00355A4C"/>
    <w:rsid w:val="003A1227"/>
    <w:rsid w:val="003B1850"/>
    <w:rsid w:val="003C7FCC"/>
    <w:rsid w:val="003F2084"/>
    <w:rsid w:val="00414B98"/>
    <w:rsid w:val="004453A5"/>
    <w:rsid w:val="00454037"/>
    <w:rsid w:val="00461B3F"/>
    <w:rsid w:val="00462724"/>
    <w:rsid w:val="00462C68"/>
    <w:rsid w:val="00487CD6"/>
    <w:rsid w:val="004A54B7"/>
    <w:rsid w:val="004B3FFE"/>
    <w:rsid w:val="004B742E"/>
    <w:rsid w:val="004F0907"/>
    <w:rsid w:val="00587675"/>
    <w:rsid w:val="005A378E"/>
    <w:rsid w:val="005A7F55"/>
    <w:rsid w:val="005B0034"/>
    <w:rsid w:val="005F3DD0"/>
    <w:rsid w:val="0060118E"/>
    <w:rsid w:val="00602411"/>
    <w:rsid w:val="0063313D"/>
    <w:rsid w:val="00633602"/>
    <w:rsid w:val="00651830"/>
    <w:rsid w:val="00682A33"/>
    <w:rsid w:val="006B09D3"/>
    <w:rsid w:val="00754A72"/>
    <w:rsid w:val="00776315"/>
    <w:rsid w:val="00786E62"/>
    <w:rsid w:val="007B0747"/>
    <w:rsid w:val="007D089D"/>
    <w:rsid w:val="008052BC"/>
    <w:rsid w:val="008162B9"/>
    <w:rsid w:val="00867F65"/>
    <w:rsid w:val="008C4AD2"/>
    <w:rsid w:val="00912F5D"/>
    <w:rsid w:val="00947D32"/>
    <w:rsid w:val="009715B2"/>
    <w:rsid w:val="009945BD"/>
    <w:rsid w:val="009D74BD"/>
    <w:rsid w:val="00A05FA6"/>
    <w:rsid w:val="00A65CBE"/>
    <w:rsid w:val="00A96BFB"/>
    <w:rsid w:val="00AE660F"/>
    <w:rsid w:val="00AF5C1E"/>
    <w:rsid w:val="00B13B5D"/>
    <w:rsid w:val="00B313BA"/>
    <w:rsid w:val="00B50AF0"/>
    <w:rsid w:val="00B835A5"/>
    <w:rsid w:val="00B91058"/>
    <w:rsid w:val="00BA7EE5"/>
    <w:rsid w:val="00BB38EE"/>
    <w:rsid w:val="00BB50E5"/>
    <w:rsid w:val="00BE69D9"/>
    <w:rsid w:val="00C02C12"/>
    <w:rsid w:val="00C23167"/>
    <w:rsid w:val="00C60A24"/>
    <w:rsid w:val="00C87983"/>
    <w:rsid w:val="00CD60BA"/>
    <w:rsid w:val="00CD6A03"/>
    <w:rsid w:val="00D04E29"/>
    <w:rsid w:val="00D360A8"/>
    <w:rsid w:val="00D52B31"/>
    <w:rsid w:val="00D607BA"/>
    <w:rsid w:val="00D80336"/>
    <w:rsid w:val="00D91FC3"/>
    <w:rsid w:val="00DE6FD2"/>
    <w:rsid w:val="00DF4DAF"/>
    <w:rsid w:val="00E13B53"/>
    <w:rsid w:val="00E4047C"/>
    <w:rsid w:val="00E4624C"/>
    <w:rsid w:val="00EB6E08"/>
    <w:rsid w:val="00EC219A"/>
    <w:rsid w:val="00ED4C58"/>
    <w:rsid w:val="00F02049"/>
    <w:rsid w:val="00F5476B"/>
    <w:rsid w:val="00F76BA3"/>
    <w:rsid w:val="00F8372D"/>
    <w:rsid w:val="00F9003F"/>
    <w:rsid w:val="00F9488A"/>
    <w:rsid w:val="00FA1966"/>
    <w:rsid w:val="00FC45A6"/>
    <w:rsid w:val="00FE4172"/>
    <w:rsid w:val="00FF1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19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E660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803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8033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803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80336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FC45A6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FC45A6"/>
    <w:rPr>
      <w:rFonts w:cs="Times New Roman"/>
    </w:rPr>
  </w:style>
  <w:style w:type="paragraph" w:customStyle="1" w:styleId="a">
    <w:name w:val="列出段落"/>
    <w:basedOn w:val="Normal"/>
    <w:uiPriority w:val="99"/>
    <w:rsid w:val="00651830"/>
    <w:pPr>
      <w:ind w:firstLineChars="200" w:firstLine="420"/>
    </w:pPr>
  </w:style>
  <w:style w:type="character" w:customStyle="1" w:styleId="trans">
    <w:name w:val="trans"/>
    <w:uiPriority w:val="99"/>
    <w:rsid w:val="00651830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rsid w:val="003C7FC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29</Words>
  <Characters>166</Characters>
  <Application>Microsoft Office Outlook</Application>
  <DocSecurity>0</DocSecurity>
  <Lines>0</Lines>
  <Paragraphs>0</Paragraphs>
  <ScaleCrop>false</ScaleCrop>
  <Company>HUST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生命科学与技术学院</dc:title>
  <dc:subject/>
  <dc:creator>Lujie</dc:creator>
  <cp:keywords/>
  <dc:description/>
  <cp:lastModifiedBy>lujie</cp:lastModifiedBy>
  <cp:revision>30</cp:revision>
  <dcterms:created xsi:type="dcterms:W3CDTF">2014-05-22T03:38:00Z</dcterms:created>
  <dcterms:modified xsi:type="dcterms:W3CDTF">2014-05-22T03:45:00Z</dcterms:modified>
</cp:coreProperties>
</file>